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716FA" w14:textId="77777777" w:rsidR="00F5578F" w:rsidRDefault="00F5578F" w:rsidP="00F557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UNCLE, senior</w:t>
      </w:r>
      <w:r>
        <w:rPr>
          <w:rFonts w:ascii="Times New Roman" w:hAnsi="Times New Roman" w:cs="Times New Roman"/>
        </w:rPr>
        <w:t xml:space="preserve">       (fl.1484)</w:t>
      </w:r>
    </w:p>
    <w:p w14:paraId="19C93FAD" w14:textId="77777777" w:rsidR="00F5578F" w:rsidRDefault="00F5578F" w:rsidP="00F557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Bollingbroke, Lincolnshire. Merchant.</w:t>
      </w:r>
    </w:p>
    <w:p w14:paraId="589C94EE" w14:textId="77777777" w:rsidR="00F5578F" w:rsidRDefault="00F5578F" w:rsidP="00F5578F">
      <w:pPr>
        <w:rPr>
          <w:rFonts w:ascii="Times New Roman" w:hAnsi="Times New Roman" w:cs="Times New Roman"/>
        </w:rPr>
      </w:pPr>
    </w:p>
    <w:p w14:paraId="0A0A5A70" w14:textId="77777777" w:rsidR="00F5578F" w:rsidRDefault="00F5578F" w:rsidP="00F5578F">
      <w:pPr>
        <w:rPr>
          <w:rFonts w:ascii="Times New Roman" w:hAnsi="Times New Roman" w:cs="Times New Roman"/>
        </w:rPr>
      </w:pPr>
    </w:p>
    <w:p w14:paraId="4BA46458" w14:textId="77777777" w:rsidR="00156B35" w:rsidRDefault="00156B35" w:rsidP="00156B35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Thomas FitzWilliam(q.v.) and Unknown Langdale(q.v.), as the </w:t>
      </w:r>
    </w:p>
    <w:p w14:paraId="7CAA636D" w14:textId="77777777" w:rsidR="00156B35" w:rsidRDefault="00156B35" w:rsidP="00156B35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administrators of Thomas FitzWilliam of Burwell(q.v.), brought a plaint</w:t>
      </w:r>
    </w:p>
    <w:p w14:paraId="2FB5362C" w14:textId="77777777" w:rsidR="00156B35" w:rsidRDefault="00156B35" w:rsidP="00156B35">
      <w:pPr>
        <w:pStyle w:val="NoSpacing"/>
        <w:ind w:left="1440"/>
        <w:rPr>
          <w:rFonts w:eastAsia="Calibri"/>
        </w:rPr>
      </w:pPr>
      <w:r>
        <w:rPr>
          <w:rFonts w:eastAsia="Calibri"/>
        </w:rPr>
        <w:t>of debt against him, William Stut of Trusthorpe(q.v.), John Tomlynson of Trusthorpe(q.v.) and William Ryby of Markby(q.v.).</w:t>
      </w:r>
    </w:p>
    <w:p w14:paraId="281F163A" w14:textId="6EECBBD3" w:rsidR="00156B35" w:rsidRPr="00156B35" w:rsidRDefault="00156B35" w:rsidP="00156B35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hyperlink r:id="rId6" w:history="1">
        <w:r w:rsidRPr="00144413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4A3C2459" w14:textId="77777777" w:rsidR="00F5578F" w:rsidRDefault="00F5578F" w:rsidP="00F557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Fyncham of London, mercer(q.v.), brought a plaint of debt against him,</w:t>
      </w:r>
    </w:p>
    <w:p w14:paraId="004B43E0" w14:textId="77777777" w:rsidR="00F5578F" w:rsidRDefault="00F5578F" w:rsidP="00F5578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John Ennstone of Barnet, Middlesex(q.v.), Robert Marchall of Hull(q.v.) and John Forster</w:t>
      </w:r>
      <w:r w:rsidRPr="001B74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Bury St.Edmunds(q.v.).</w:t>
      </w:r>
    </w:p>
    <w:p w14:paraId="62779E2C" w14:textId="77777777" w:rsidR="00F5578F" w:rsidRDefault="00F5578F" w:rsidP="00F5578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7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FBE7DD" w14:textId="77777777" w:rsidR="00F5578F" w:rsidRDefault="00F5578F" w:rsidP="00F5578F">
      <w:pPr>
        <w:rPr>
          <w:rFonts w:ascii="Times New Roman" w:hAnsi="Times New Roman" w:cs="Times New Roman"/>
        </w:rPr>
      </w:pPr>
    </w:p>
    <w:p w14:paraId="57FABE09" w14:textId="77777777" w:rsidR="00F5578F" w:rsidRDefault="00F5578F" w:rsidP="00F5578F">
      <w:pPr>
        <w:rPr>
          <w:rFonts w:ascii="Times New Roman" w:hAnsi="Times New Roman" w:cs="Times New Roman"/>
        </w:rPr>
      </w:pPr>
    </w:p>
    <w:p w14:paraId="49593450" w14:textId="77777777" w:rsidR="00F5578F" w:rsidRDefault="00F5578F" w:rsidP="00F557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2017</w:t>
      </w:r>
    </w:p>
    <w:p w14:paraId="7B5AAC99" w14:textId="7DA6AB0D" w:rsidR="00156B35" w:rsidRDefault="00156B35" w:rsidP="00F557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August 2024</w:t>
      </w:r>
    </w:p>
    <w:p w14:paraId="7E38C11E" w14:textId="77777777" w:rsidR="00156B35" w:rsidRPr="00E71FC3" w:rsidRDefault="00156B35" w:rsidP="00E71FC3">
      <w:pPr>
        <w:pStyle w:val="NoSpacing"/>
      </w:pPr>
    </w:p>
    <w:sectPr w:rsidR="006B2F86" w:rsidRPr="00E71FC3" w:rsidSect="00F5578F">
      <w:footerReference w:type="default" r:id="rId8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71CFF" w14:textId="77777777" w:rsidR="00F5578F" w:rsidRDefault="00F5578F" w:rsidP="00E71FC3">
      <w:r>
        <w:separator/>
      </w:r>
    </w:p>
  </w:endnote>
  <w:endnote w:type="continuationSeparator" w:id="0">
    <w:p w14:paraId="01ED7914" w14:textId="77777777" w:rsidR="00F5578F" w:rsidRDefault="00F557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BF9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92C40" w14:textId="77777777" w:rsidR="00F5578F" w:rsidRDefault="00F5578F" w:rsidP="00E71FC3">
      <w:r>
        <w:separator/>
      </w:r>
    </w:p>
  </w:footnote>
  <w:footnote w:type="continuationSeparator" w:id="0">
    <w:p w14:paraId="0CA413CF" w14:textId="77777777" w:rsidR="00F5578F" w:rsidRDefault="00F557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8F"/>
    <w:rsid w:val="00156B35"/>
    <w:rsid w:val="001A7C09"/>
    <w:rsid w:val="002146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32709"/>
  <w15:chartTrackingRefBased/>
  <w15:docId w15:val="{E2B46512-B249-4214-82B6-502C88BA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5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2017-11-12T21:49:00Z</dcterms:created>
  <dcterms:modified xsi:type="dcterms:W3CDTF">2024-08-05T06:58:00Z</dcterms:modified>
</cp:coreProperties>
</file>